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A9" w:rsidRDefault="002B14A9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2B14A9" w:rsidRDefault="002B14A9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2B14A9" w:rsidRDefault="002B14A9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2B14A9" w:rsidRDefault="002B14A9">
      <w:pPr>
        <w:framePr w:w="11630" w:h="732" w:hRule="exact" w:hSpace="187" w:wrap="around" w:vAnchor="page" w:hAnchor="page" w:x="298" w:y="851"/>
        <w:jc w:val="center"/>
      </w:pPr>
    </w:p>
    <w:p w:rsidR="002B14A9" w:rsidRDefault="002B14A9">
      <w:pPr>
        <w:jc w:val="center"/>
        <w:rPr>
          <w:rFonts w:ascii="Moderne" w:hAnsi="Moderne"/>
          <w:smallCaps/>
          <w:sz w:val="18"/>
        </w:rPr>
      </w:pPr>
    </w:p>
    <w:p w:rsidR="002B14A9" w:rsidRPr="00033549" w:rsidRDefault="002B14A9" w:rsidP="006916CB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TIME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043F60">
        <w:rPr>
          <w:rFonts w:ascii="Times New Roman" w:hAnsi="Times New Roman"/>
          <w:smallCaps/>
          <w:noProof/>
          <w:sz w:val="20"/>
        </w:rPr>
        <w:t>7 September 2010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USCIS</w:t>
      </w: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P.O. Box 805887</w:t>
      </w: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Chicago, IL  60680-4120</w:t>
      </w:r>
    </w:p>
    <w:p w:rsidR="002B14A9" w:rsidRPr="006916CB" w:rsidRDefault="002B14A9" w:rsidP="006916CB">
      <w:pPr>
        <w:jc w:val="center"/>
        <w:rPr>
          <w:rFonts w:ascii="Times New Roman" w:hAnsi="Times New Roman"/>
        </w:rPr>
      </w:pPr>
    </w:p>
    <w:p w:rsidR="002B14A9" w:rsidRPr="006916CB" w:rsidRDefault="002B14A9" w:rsidP="006916CB">
      <w:pPr>
        <w:jc w:val="center"/>
        <w:rPr>
          <w:rFonts w:ascii="Times New Roman" w:hAnsi="Times New Roman"/>
          <w:b/>
        </w:rPr>
      </w:pPr>
      <w:r w:rsidRPr="006916CB">
        <w:rPr>
          <w:rFonts w:ascii="Times New Roman" w:hAnsi="Times New Roman"/>
          <w:b/>
        </w:rPr>
        <w:t>I-765 application for Mrs. Rajwant Kaur</w:t>
      </w:r>
    </w:p>
    <w:p w:rsidR="002B14A9" w:rsidRPr="006916CB" w:rsidRDefault="002B14A9" w:rsidP="006916CB">
      <w:pPr>
        <w:jc w:val="center"/>
        <w:rPr>
          <w:rFonts w:ascii="Times New Roman" w:hAnsi="Times New Roman"/>
          <w:b/>
        </w:rPr>
      </w:pPr>
    </w:p>
    <w:p w:rsidR="002B14A9" w:rsidRPr="006916CB" w:rsidRDefault="002B14A9" w:rsidP="006916CB">
      <w:pPr>
        <w:jc w:val="center"/>
        <w:rPr>
          <w:rFonts w:ascii="Times New Roman" w:hAnsi="Times New Roman"/>
          <w:b/>
        </w:rPr>
      </w:pPr>
      <w:r w:rsidRPr="006916CB">
        <w:rPr>
          <w:rFonts w:ascii="Times New Roman" w:hAnsi="Times New Roman"/>
          <w:b/>
        </w:rPr>
        <w:t>No Fee required because this is initial request for work authorization filed in conjunction with I-485</w:t>
      </w:r>
    </w:p>
    <w:p w:rsidR="002B14A9" w:rsidRPr="006916CB" w:rsidRDefault="002B14A9" w:rsidP="002B14A9">
      <w:pPr>
        <w:rPr>
          <w:rFonts w:ascii="Times New Roman" w:hAnsi="Times New Roman"/>
        </w:rPr>
      </w:pP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Dear Immigration Officer,</w:t>
      </w:r>
    </w:p>
    <w:p w:rsidR="002B14A9" w:rsidRPr="006916CB" w:rsidRDefault="002B14A9" w:rsidP="002B14A9">
      <w:pPr>
        <w:rPr>
          <w:rFonts w:ascii="Times New Roman" w:hAnsi="Times New Roman"/>
        </w:rPr>
      </w:pP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Enclosed please find our I-765 application for Mrs. Rajwant Kaur’s work authorization, along with supporting documentation, photos, and a signed G-28.</w:t>
      </w:r>
    </w:p>
    <w:p w:rsidR="002B14A9" w:rsidRPr="006916CB" w:rsidRDefault="002B14A9" w:rsidP="002B14A9">
      <w:pPr>
        <w:rPr>
          <w:rFonts w:ascii="Times New Roman" w:hAnsi="Times New Roman"/>
        </w:rPr>
      </w:pPr>
    </w:p>
    <w:p w:rsidR="006916CB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 xml:space="preserve">Because Mrs. Kaur submitted her I-485 last spring (see attached I-797 Notice of Receipt) without requesting work authorization, we believe that no fee is required pursuant to </w:t>
      </w:r>
      <w:r w:rsidRPr="006916CB">
        <w:rPr>
          <w:rFonts w:ascii="Times New Roman" w:hAnsi="Times New Roman"/>
          <w:szCs w:val="26"/>
        </w:rPr>
        <w:t>8 C.F.R. 274a.12(c)(9) and upon the following language in the I-765 instructions</w:t>
      </w:r>
      <w:r w:rsidR="006916CB" w:rsidRPr="006916CB">
        <w:rPr>
          <w:rFonts w:ascii="Times New Roman" w:hAnsi="Times New Roman"/>
        </w:rPr>
        <w:t>:</w:t>
      </w:r>
    </w:p>
    <w:p w:rsidR="006916CB" w:rsidRPr="006916CB" w:rsidRDefault="006916CB" w:rsidP="002B14A9">
      <w:pPr>
        <w:rPr>
          <w:rFonts w:ascii="Times New Roman" w:hAnsi="Times New Roman"/>
        </w:rPr>
      </w:pPr>
    </w:p>
    <w:p w:rsidR="002B14A9" w:rsidRPr="006916CB" w:rsidRDefault="006916CB" w:rsidP="006916CB">
      <w:pPr>
        <w:ind w:left="720" w:right="864"/>
        <w:rPr>
          <w:rFonts w:ascii="Times New Roman" w:hAnsi="Times New Roman"/>
        </w:rPr>
      </w:pPr>
      <w:r w:rsidRPr="006916CB">
        <w:rPr>
          <w:rFonts w:ascii="Times New Roman" w:hAnsi="Times New Roman" w:cs="Arial"/>
          <w:szCs w:val="24"/>
        </w:rPr>
        <w:t xml:space="preserve">If you filed a Form I-485, Application to Register Permanent Residence or Adjust Status, on </w:t>
      </w:r>
      <w:r w:rsidRPr="006916CB">
        <w:rPr>
          <w:rFonts w:ascii="Times New Roman" w:hAnsi="Times New Roman" w:cs="Arial"/>
          <w:b/>
          <w:bCs/>
          <w:szCs w:val="24"/>
        </w:rPr>
        <w:t>July 30, 2007</w:t>
      </w:r>
      <w:r w:rsidRPr="006916CB">
        <w:rPr>
          <w:rFonts w:ascii="Times New Roman" w:hAnsi="Times New Roman" w:cs="Arial"/>
          <w:szCs w:val="24"/>
        </w:rPr>
        <w:t xml:space="preserve">, </w:t>
      </w:r>
      <w:r w:rsidRPr="006916CB">
        <w:rPr>
          <w:rFonts w:ascii="Times New Roman" w:hAnsi="Times New Roman" w:cs="Arial"/>
          <w:b/>
          <w:bCs/>
          <w:szCs w:val="24"/>
        </w:rPr>
        <w:t>or after</w:t>
      </w:r>
      <w:r w:rsidRPr="006916CB">
        <w:rPr>
          <w:rFonts w:ascii="Times New Roman" w:hAnsi="Times New Roman" w:cs="Arial"/>
          <w:szCs w:val="24"/>
        </w:rPr>
        <w:t>, and you paid the I-485 application fee required, and then no fee is required to file a request for employment authorization on Form I-765. You may file the I-765 concurrently with your I-485, or you may submit the I-765 at a later date. If you file Form I-765 separately, you must also submit a copy of your Form I-797C, Notice of Action, and receipt as evidence of the filing of an I-485.</w:t>
      </w:r>
    </w:p>
    <w:p w:rsidR="002B14A9" w:rsidRPr="006916CB" w:rsidRDefault="002B14A9" w:rsidP="002B14A9">
      <w:pPr>
        <w:rPr>
          <w:rFonts w:ascii="Times New Roman" w:hAnsi="Times New Roman"/>
        </w:rPr>
      </w:pPr>
    </w:p>
    <w:p w:rsidR="002B14A9" w:rsidRPr="006916CB" w:rsidRDefault="002B14A9" w:rsidP="002B14A9">
      <w:pPr>
        <w:rPr>
          <w:rFonts w:ascii="Times New Roman" w:hAnsi="Times New Roman"/>
        </w:rPr>
      </w:pPr>
      <w:r w:rsidRPr="006916CB">
        <w:rPr>
          <w:rFonts w:ascii="Times New Roman" w:hAnsi="Times New Roman"/>
        </w:rPr>
        <w:t>Copies of documents submitted are exact photocopies of unaltered original documents and we understand that we may be required to submit original documents to an Immigration or Consular Office at a later date.</w:t>
      </w:r>
    </w:p>
    <w:p w:rsidR="002B14A9" w:rsidRPr="006916CB" w:rsidRDefault="002B14A9" w:rsidP="002B14A9">
      <w:pPr>
        <w:rPr>
          <w:rFonts w:ascii="Times New Roman" w:hAnsi="Times New Roman"/>
          <w:szCs w:val="26"/>
        </w:rPr>
      </w:pPr>
    </w:p>
    <w:p w:rsidR="002B14A9" w:rsidRPr="006916CB" w:rsidRDefault="002B14A9" w:rsidP="002B14A9">
      <w:pPr>
        <w:rPr>
          <w:rFonts w:ascii="Times New Roman" w:hAnsi="Times New Roman"/>
          <w:szCs w:val="26"/>
        </w:rPr>
      </w:pPr>
      <w:r w:rsidRPr="006916CB">
        <w:rPr>
          <w:rFonts w:ascii="Times New Roman" w:hAnsi="Times New Roman"/>
          <w:szCs w:val="26"/>
        </w:rPr>
        <w:t>Thank you for your consideration.  Please contact me if I can be of any help.</w:t>
      </w:r>
    </w:p>
    <w:p w:rsidR="002B14A9" w:rsidRPr="006916CB" w:rsidRDefault="002B14A9" w:rsidP="002B14A9">
      <w:pPr>
        <w:rPr>
          <w:rFonts w:ascii="Times New Roman" w:hAnsi="Times New Roman"/>
          <w:szCs w:val="26"/>
        </w:rPr>
      </w:pPr>
    </w:p>
    <w:p w:rsidR="002B14A9" w:rsidRPr="006916CB" w:rsidRDefault="002B14A9" w:rsidP="002B14A9">
      <w:pPr>
        <w:jc w:val="center"/>
        <w:rPr>
          <w:rFonts w:ascii="Times New Roman" w:hAnsi="Times New Roman"/>
          <w:szCs w:val="26"/>
        </w:rPr>
      </w:pPr>
      <w:r w:rsidRPr="006916CB">
        <w:rPr>
          <w:rFonts w:ascii="Times New Roman" w:hAnsi="Times New Roman"/>
          <w:szCs w:val="26"/>
        </w:rPr>
        <w:t>Sincerely,</w:t>
      </w:r>
    </w:p>
    <w:p w:rsidR="002B14A9" w:rsidRPr="006916CB" w:rsidRDefault="002B14A9" w:rsidP="002B14A9">
      <w:pPr>
        <w:jc w:val="center"/>
        <w:rPr>
          <w:rFonts w:ascii="Times New Roman" w:hAnsi="Times New Roman"/>
          <w:szCs w:val="26"/>
        </w:rPr>
      </w:pPr>
    </w:p>
    <w:p w:rsidR="006916CB" w:rsidRDefault="006916CB" w:rsidP="006916CB">
      <w:pPr>
        <w:rPr>
          <w:rFonts w:ascii="Times New Roman" w:hAnsi="Times New Roman"/>
          <w:szCs w:val="26"/>
        </w:rPr>
      </w:pPr>
    </w:p>
    <w:p w:rsidR="002B14A9" w:rsidRPr="006916CB" w:rsidRDefault="002B14A9" w:rsidP="006916CB">
      <w:pPr>
        <w:rPr>
          <w:rFonts w:ascii="Times New Roman" w:hAnsi="Times New Roman"/>
          <w:szCs w:val="26"/>
        </w:rPr>
      </w:pPr>
    </w:p>
    <w:p w:rsidR="002B14A9" w:rsidRPr="006916CB" w:rsidRDefault="002B14A9" w:rsidP="002B14A9">
      <w:pPr>
        <w:jc w:val="center"/>
        <w:rPr>
          <w:rFonts w:ascii="Times New Roman" w:hAnsi="Times New Roman"/>
          <w:szCs w:val="26"/>
        </w:rPr>
      </w:pPr>
    </w:p>
    <w:p w:rsidR="006916CB" w:rsidRDefault="002B14A9" w:rsidP="006916CB">
      <w:pPr>
        <w:jc w:val="center"/>
        <w:rPr>
          <w:rFonts w:ascii="Times New Roman" w:hAnsi="Times New Roman"/>
          <w:szCs w:val="26"/>
        </w:rPr>
      </w:pPr>
      <w:r w:rsidRPr="006916CB">
        <w:rPr>
          <w:rFonts w:ascii="Times New Roman" w:hAnsi="Times New Roman"/>
          <w:szCs w:val="26"/>
        </w:rPr>
        <w:t>William Frick</w:t>
      </w:r>
    </w:p>
    <w:p w:rsidR="002B14A9" w:rsidRPr="006916CB" w:rsidRDefault="002B14A9" w:rsidP="006916CB">
      <w:pPr>
        <w:rPr>
          <w:rFonts w:ascii="Times New Roman" w:hAnsi="Times New Roman"/>
          <w:szCs w:val="26"/>
        </w:rPr>
      </w:pPr>
      <w:r w:rsidRPr="006916CB">
        <w:rPr>
          <w:rFonts w:ascii="Times New Roman" w:hAnsi="Times New Roman"/>
          <w:szCs w:val="22"/>
        </w:rPr>
        <w:t>Enclosures: As stated above</w:t>
      </w:r>
    </w:p>
    <w:sectPr w:rsidR="002B14A9" w:rsidRPr="006916CB" w:rsidSect="002B14A9">
      <w:footerReference w:type="default" r:id="rId6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4A9" w:rsidRDefault="002B14A9">
      <w:r>
        <w:separator/>
      </w:r>
    </w:p>
  </w:endnote>
  <w:endnote w:type="continuationSeparator" w:id="0">
    <w:p w:rsidR="002B14A9" w:rsidRDefault="002B1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Island Corporate Center</w:t>
    </w: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7525 SE 24</w:t>
    </w:r>
    <w:r w:rsidRPr="005D6684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</w:t>
    </w: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</w:t>
    </w:r>
    <w:r w:rsidR="006916CB">
      <w:rPr>
        <w:rFonts w:ascii="Garamond" w:hAnsi="Garamond"/>
        <w:b/>
        <w:i/>
        <w:sz w:val="18"/>
      </w:rPr>
      <w:t>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2B14A9" w:rsidRDefault="002B14A9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2B14A9" w:rsidRDefault="002B14A9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_x0000_s2049" type="#_x0000_t202" style="position:absolute;left:0;text-align:left;margin-left:-68.4pt;margin-top:741.6pt;width:151.2pt;height:20.35pt;z-index:-251658752;mso-wrap-edited:f;mso-position-vertical-relative:page" wrapcoords="-237 0 -237 20800 21600 20800 21600 0 -237 0" o:allowincell="f" stroked="f">
          <v:textbox>
            <w:txbxContent>
              <w:p w:rsidR="002B14A9" w:rsidRDefault="002B14A9">
                <w:pP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043F60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2B14A9" w:rsidRDefault="002B14A9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Document2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2B14A9" w:rsidRDefault="002B14A9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2B14A9" w:rsidRDefault="002B14A9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4A9" w:rsidRDefault="002B14A9">
      <w:r>
        <w:separator/>
      </w:r>
    </w:p>
  </w:footnote>
  <w:footnote w:type="continuationSeparator" w:id="0">
    <w:p w:rsidR="002B14A9" w:rsidRDefault="002B14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intFractionalCharacterWidth/>
  <w:hideSpelling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916CB"/>
    <w:rsid w:val="00043F60"/>
    <w:rsid w:val="002B14A9"/>
    <w:rsid w:val="006916CB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Arundhati:Users:arundhati:Library:Application%20Support:Microsoft:Office:User%20Templates:My%20Templates:WILLIAM%20FRIC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WILLIAM FRICK.dot</Template>
  <TotalTime>6</TotalTime>
  <Pages>1</Pages>
  <Words>11</Words>
  <Characters>66</Characters>
  <Application>Microsoft Macintosh Word</Application>
  <DocSecurity>0</DocSecurity>
  <Lines>1</Lines>
  <Paragraphs>1</Paragraphs>
  <ScaleCrop>false</ScaleCrop>
  <Company>Le Homme Sans Peur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2</cp:revision>
  <cp:lastPrinted>2010-09-07T20:22:00Z</cp:lastPrinted>
  <dcterms:created xsi:type="dcterms:W3CDTF">2010-09-07T19:57:00Z</dcterms:created>
  <dcterms:modified xsi:type="dcterms:W3CDTF">2010-09-07T20:23:00Z</dcterms:modified>
</cp:coreProperties>
</file>